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A17" w:rsidRDefault="00EC6A17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EC6A17" w:rsidRPr="00237778" w:rsidRDefault="00EC6A17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8</w:t>
      </w:r>
      <w:r w:rsidRPr="00237778">
        <w:rPr>
          <w:b/>
          <w:lang w:eastAsia="pl-PL"/>
        </w:rPr>
        <w:t xml:space="preserve"> do SWZ</w:t>
      </w:r>
    </w:p>
    <w:p w:rsidR="00EC6A17" w:rsidRPr="00237778" w:rsidRDefault="00EC6A17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EC6A17" w:rsidRPr="004B444B" w:rsidRDefault="00EC6A17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EC6A17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EC6A17" w:rsidRPr="004B444B" w:rsidRDefault="00EC6A17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EC6A17" w:rsidRDefault="00EC6A17" w:rsidP="00A84687">
      <w:pPr>
        <w:pBdr>
          <w:bottom w:val="single" w:sz="12" w:space="0" w:color="auto"/>
        </w:pBdr>
        <w:jc w:val="center"/>
        <w:rPr>
          <w:b/>
          <w:bCs/>
          <w:color w:val="auto"/>
        </w:rPr>
      </w:pPr>
    </w:p>
    <w:p w:rsidR="00EC6A17" w:rsidRDefault="00EC6A17" w:rsidP="00A84687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 i części 2 zamówienia *</w:t>
      </w:r>
    </w:p>
    <w:p w:rsidR="00EC6A17" w:rsidRDefault="00EC6A17" w:rsidP="00275863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</w:p>
    <w:p w:rsidR="00EC6A17" w:rsidRDefault="00EC6A17" w:rsidP="00A84687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  <w:r>
        <w:rPr>
          <w:lang w:eastAsia="pl-PL"/>
        </w:rPr>
        <w:t>n</w:t>
      </w:r>
      <w:r w:rsidRPr="00237778">
        <w:rPr>
          <w:lang w:eastAsia="pl-PL"/>
        </w:rPr>
        <w:t>a potrzeby postępowania o udzielenie zamówienia publicznego  pn.</w:t>
      </w:r>
    </w:p>
    <w:p w:rsidR="00EC6A17" w:rsidRDefault="00EC6A17" w:rsidP="00210EB5">
      <w:pPr>
        <w:pStyle w:val="PlainText"/>
        <w:jc w:val="center"/>
        <w:rPr>
          <w:rFonts w:ascii="Times New Roman" w:hAnsi="Times New Roman"/>
          <w:b/>
          <w:sz w:val="28"/>
          <w:szCs w:val="28"/>
        </w:rPr>
      </w:pPr>
      <w:r w:rsidRPr="009953D0">
        <w:rPr>
          <w:rFonts w:ascii="Times New Roman" w:hAnsi="Times New Roman"/>
          <w:b/>
          <w:bCs/>
          <w:sz w:val="28"/>
          <w:szCs w:val="28"/>
        </w:rPr>
        <w:t>„</w:t>
      </w:r>
      <w:r w:rsidRPr="00847737">
        <w:rPr>
          <w:rFonts w:ascii="Times New Roman" w:hAnsi="Times New Roman"/>
          <w:b/>
          <w:sz w:val="28"/>
          <w:szCs w:val="28"/>
        </w:rPr>
        <w:t>Dowozy uczniów</w:t>
      </w:r>
      <w:r w:rsidRPr="009877D2">
        <w:rPr>
          <w:rFonts w:ascii="Times New Roman" w:hAnsi="Times New Roman"/>
          <w:b/>
          <w:sz w:val="28"/>
          <w:szCs w:val="28"/>
        </w:rPr>
        <w:t xml:space="preserve"> </w:t>
      </w:r>
      <w:r w:rsidRPr="00847737">
        <w:rPr>
          <w:rFonts w:ascii="Times New Roman" w:hAnsi="Times New Roman"/>
          <w:b/>
          <w:sz w:val="28"/>
          <w:szCs w:val="28"/>
        </w:rPr>
        <w:t>z gminy Święciec</w:t>
      </w:r>
      <w:r>
        <w:rPr>
          <w:rFonts w:ascii="Times New Roman" w:hAnsi="Times New Roman"/>
          <w:b/>
          <w:sz w:val="28"/>
          <w:szCs w:val="28"/>
        </w:rPr>
        <w:t xml:space="preserve">howa  </w:t>
      </w:r>
      <w:r w:rsidRPr="00847737">
        <w:rPr>
          <w:rFonts w:ascii="Times New Roman" w:hAnsi="Times New Roman"/>
          <w:b/>
          <w:sz w:val="28"/>
          <w:szCs w:val="28"/>
        </w:rPr>
        <w:t xml:space="preserve">do Szkół Podstawowych </w:t>
      </w:r>
      <w:r>
        <w:rPr>
          <w:rFonts w:ascii="Times New Roman" w:hAnsi="Times New Roman"/>
          <w:b/>
          <w:sz w:val="28"/>
          <w:szCs w:val="28"/>
        </w:rPr>
        <w:t xml:space="preserve">i dzieci  do Przedszkola </w:t>
      </w:r>
      <w:r w:rsidRPr="00847737">
        <w:rPr>
          <w:rFonts w:ascii="Times New Roman" w:hAnsi="Times New Roman"/>
          <w:b/>
          <w:sz w:val="28"/>
          <w:szCs w:val="28"/>
        </w:rPr>
        <w:t>w Święciechowie”</w:t>
      </w:r>
    </w:p>
    <w:p w:rsidR="00EC6A17" w:rsidRPr="009953D0" w:rsidRDefault="00EC6A17" w:rsidP="00210EB5">
      <w:pPr>
        <w:pStyle w:val="PlainText"/>
        <w:jc w:val="center"/>
        <w:rPr>
          <w:rFonts w:ascii="Times New Roman" w:hAnsi="Times New Roman"/>
          <w:b/>
          <w:sz w:val="28"/>
          <w:szCs w:val="28"/>
        </w:rPr>
      </w:pPr>
    </w:p>
    <w:p w:rsidR="00EC6A17" w:rsidRPr="00275863" w:rsidRDefault="00EC6A17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EC6A17" w:rsidRPr="00237778" w:rsidRDefault="00EC6A1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EC6A17" w:rsidRPr="00237778" w:rsidRDefault="00EC6A1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usługi</w:t>
      </w:r>
      <w:r w:rsidRPr="00237778">
        <w:rPr>
          <w:lang w:eastAsia="pl-PL"/>
        </w:rPr>
        <w:t>:</w:t>
      </w:r>
    </w:p>
    <w:p w:rsidR="00EC6A17" w:rsidRPr="00237778" w:rsidRDefault="00EC6A1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EC6A17" w:rsidRPr="00237778" w:rsidRDefault="00EC6A1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EC6A17" w:rsidRDefault="00EC6A1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EC6A17" w:rsidRDefault="00EC6A1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EC6A17" w:rsidRPr="00237778" w:rsidRDefault="00EC6A1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usługi</w:t>
      </w:r>
      <w:r w:rsidRPr="00237778">
        <w:rPr>
          <w:lang w:eastAsia="pl-PL"/>
        </w:rPr>
        <w:t>:</w:t>
      </w:r>
    </w:p>
    <w:p w:rsidR="00EC6A17" w:rsidRPr="00237778" w:rsidRDefault="00EC6A1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C6A17" w:rsidRPr="00237778" w:rsidRDefault="00EC6A1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EC6A17" w:rsidRDefault="00EC6A1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EC6A17" w:rsidRPr="00237778" w:rsidRDefault="00EC6A1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usługi</w:t>
      </w:r>
      <w:r w:rsidRPr="00237778">
        <w:rPr>
          <w:lang w:eastAsia="pl-PL"/>
        </w:rPr>
        <w:t>:</w:t>
      </w:r>
    </w:p>
    <w:p w:rsidR="00EC6A17" w:rsidRPr="008D42BC" w:rsidRDefault="00EC6A17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C6A17" w:rsidRPr="008D42BC" w:rsidRDefault="00EC6A17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EC6A17" w:rsidRPr="002E4FFE" w:rsidRDefault="00EC6A17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EC6A17" w:rsidRPr="00237778" w:rsidRDefault="00EC6A17" w:rsidP="008D42BC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 w:rsidRPr="008D42BC">
        <w:rPr>
          <w:i/>
          <w:iCs/>
          <w:color w:val="auto"/>
          <w:sz w:val="22"/>
          <w:szCs w:val="22"/>
          <w:lang w:eastAsia="pl-PL"/>
        </w:rPr>
        <w:t>…………………………, dnia …………202</w:t>
      </w:r>
      <w:r>
        <w:rPr>
          <w:i/>
          <w:iCs/>
          <w:color w:val="auto"/>
          <w:sz w:val="22"/>
          <w:szCs w:val="22"/>
          <w:lang w:eastAsia="pl-PL"/>
        </w:rPr>
        <w:t>3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p w:rsidR="00EC6A17" w:rsidRPr="00237778" w:rsidRDefault="00EC6A17">
      <w:pPr>
        <w:suppressAutoHyphens w:val="0"/>
        <w:autoSpaceDE/>
        <w:spacing w:after="160" w:line="254" w:lineRule="auto"/>
        <w:rPr>
          <w:lang w:eastAsia="pl-PL"/>
        </w:rPr>
      </w:pPr>
    </w:p>
    <w:sectPr w:rsidR="00EC6A17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A17" w:rsidRDefault="00EC6A17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EC6A17" w:rsidRDefault="00EC6A17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A17" w:rsidRDefault="00EC6A17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EC6A17" w:rsidRDefault="00EC6A17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A17" w:rsidRPr="00237778" w:rsidRDefault="00EC6A17">
    <w:pPr>
      <w:tabs>
        <w:tab w:val="center" w:pos="4536"/>
        <w:tab w:val="left" w:pos="7815"/>
        <w:tab w:val="right" w:pos="9072"/>
      </w:tabs>
      <w:suppressAutoHyphens w:val="0"/>
      <w:autoSpaceDE/>
      <w:rPr>
        <w:lang w:eastAsia="pl-PL"/>
      </w:rPr>
    </w:pPr>
    <w:r>
      <w:rPr>
        <w:noProof/>
        <w:color w:val="auto"/>
        <w:lang w:eastAsia="pl-PL"/>
      </w:rPr>
      <w:t>Znak sprawy: GN.271.4.2023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51374"/>
    <w:rsid w:val="000717A6"/>
    <w:rsid w:val="000765D2"/>
    <w:rsid w:val="000814B1"/>
    <w:rsid w:val="000837AD"/>
    <w:rsid w:val="000B4B39"/>
    <w:rsid w:val="000D2E7B"/>
    <w:rsid w:val="001110F3"/>
    <w:rsid w:val="001121CC"/>
    <w:rsid w:val="00175208"/>
    <w:rsid w:val="00176034"/>
    <w:rsid w:val="0019207B"/>
    <w:rsid w:val="001945E7"/>
    <w:rsid w:val="001B01D4"/>
    <w:rsid w:val="001D5461"/>
    <w:rsid w:val="00210EB5"/>
    <w:rsid w:val="00213DB9"/>
    <w:rsid w:val="00236D9D"/>
    <w:rsid w:val="00237778"/>
    <w:rsid w:val="00275863"/>
    <w:rsid w:val="002E4FFE"/>
    <w:rsid w:val="003235FF"/>
    <w:rsid w:val="003804A4"/>
    <w:rsid w:val="003B7CB8"/>
    <w:rsid w:val="003E49F3"/>
    <w:rsid w:val="004068F5"/>
    <w:rsid w:val="00424EDE"/>
    <w:rsid w:val="00424F2D"/>
    <w:rsid w:val="00450389"/>
    <w:rsid w:val="004634D9"/>
    <w:rsid w:val="004907FB"/>
    <w:rsid w:val="004925E9"/>
    <w:rsid w:val="004B444B"/>
    <w:rsid w:val="004E32E9"/>
    <w:rsid w:val="00526F61"/>
    <w:rsid w:val="005462DA"/>
    <w:rsid w:val="005842C5"/>
    <w:rsid w:val="005B3600"/>
    <w:rsid w:val="005D1B38"/>
    <w:rsid w:val="005E3A04"/>
    <w:rsid w:val="005F015E"/>
    <w:rsid w:val="005F2313"/>
    <w:rsid w:val="00615FD8"/>
    <w:rsid w:val="00616D96"/>
    <w:rsid w:val="00676C64"/>
    <w:rsid w:val="00696AF6"/>
    <w:rsid w:val="006B5CAA"/>
    <w:rsid w:val="006C6443"/>
    <w:rsid w:val="00730FBB"/>
    <w:rsid w:val="00752018"/>
    <w:rsid w:val="00763E00"/>
    <w:rsid w:val="007C184A"/>
    <w:rsid w:val="007F057E"/>
    <w:rsid w:val="007F438C"/>
    <w:rsid w:val="00817F8E"/>
    <w:rsid w:val="00820C2C"/>
    <w:rsid w:val="008304DC"/>
    <w:rsid w:val="00847737"/>
    <w:rsid w:val="008554A8"/>
    <w:rsid w:val="0086602B"/>
    <w:rsid w:val="00887C2C"/>
    <w:rsid w:val="008B6645"/>
    <w:rsid w:val="008D42BC"/>
    <w:rsid w:val="009144BB"/>
    <w:rsid w:val="009156EB"/>
    <w:rsid w:val="00946482"/>
    <w:rsid w:val="00955B77"/>
    <w:rsid w:val="00983108"/>
    <w:rsid w:val="009877D2"/>
    <w:rsid w:val="009926BF"/>
    <w:rsid w:val="009953D0"/>
    <w:rsid w:val="009E0838"/>
    <w:rsid w:val="009E4C47"/>
    <w:rsid w:val="009F7ADA"/>
    <w:rsid w:val="00A010B8"/>
    <w:rsid w:val="00A35F2E"/>
    <w:rsid w:val="00A54E43"/>
    <w:rsid w:val="00A72A30"/>
    <w:rsid w:val="00A74898"/>
    <w:rsid w:val="00A771CF"/>
    <w:rsid w:val="00A84687"/>
    <w:rsid w:val="00B1658C"/>
    <w:rsid w:val="00B348C6"/>
    <w:rsid w:val="00B36A81"/>
    <w:rsid w:val="00B672DE"/>
    <w:rsid w:val="00BA5965"/>
    <w:rsid w:val="00BE67AD"/>
    <w:rsid w:val="00C32C36"/>
    <w:rsid w:val="00C34B68"/>
    <w:rsid w:val="00C555CE"/>
    <w:rsid w:val="00C55DF0"/>
    <w:rsid w:val="00C72A5B"/>
    <w:rsid w:val="00CC65C5"/>
    <w:rsid w:val="00CE2A93"/>
    <w:rsid w:val="00D01B6F"/>
    <w:rsid w:val="00D3527B"/>
    <w:rsid w:val="00DB5D99"/>
    <w:rsid w:val="00DC406B"/>
    <w:rsid w:val="00DC5AFB"/>
    <w:rsid w:val="00DD42E1"/>
    <w:rsid w:val="00DD72A5"/>
    <w:rsid w:val="00DF3459"/>
    <w:rsid w:val="00E53D20"/>
    <w:rsid w:val="00E97E59"/>
    <w:rsid w:val="00EA4A1B"/>
    <w:rsid w:val="00EC6A17"/>
    <w:rsid w:val="00EF6470"/>
    <w:rsid w:val="00F10FE1"/>
    <w:rsid w:val="00F12253"/>
    <w:rsid w:val="00F23142"/>
    <w:rsid w:val="00F37EC7"/>
    <w:rsid w:val="00F620EF"/>
    <w:rsid w:val="00F66CDE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210EB5"/>
    <w:pPr>
      <w:suppressAutoHyphens w:val="0"/>
      <w:autoSpaceDE/>
    </w:pPr>
    <w:rPr>
      <w:rFonts w:ascii="Courier New" w:hAnsi="Courier New"/>
      <w:color w:val="auto"/>
      <w:sz w:val="20"/>
      <w:szCs w:val="20"/>
      <w:lang w:eastAsia="pl-P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176034"/>
    <w:rPr>
      <w:rFonts w:ascii="Courier New" w:hAnsi="Courier New" w:cs="Courier New"/>
      <w:color w:val="000000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25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166</Words>
  <Characters>997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apra</cp:lastModifiedBy>
  <cp:revision>2</cp:revision>
  <dcterms:created xsi:type="dcterms:W3CDTF">2023-07-10T06:38:00Z</dcterms:created>
  <dcterms:modified xsi:type="dcterms:W3CDTF">2023-07-10T06:38:00Z</dcterms:modified>
</cp:coreProperties>
</file>